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AD642" w14:textId="77777777" w:rsidR="005B3BBA" w:rsidRDefault="005B3BBA" w:rsidP="005B3B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FERROUR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74A7539" w14:textId="77777777" w:rsidR="005B3BBA" w:rsidRDefault="005B3BBA" w:rsidP="005B3B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E7FDDFB" w14:textId="77777777" w:rsidR="005B3BBA" w:rsidRDefault="005B3BBA" w:rsidP="005B3B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A73AA98" w14:textId="77777777" w:rsidR="005B3BBA" w:rsidRDefault="005B3BBA" w:rsidP="005B3B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645CD7" w14:textId="77777777" w:rsidR="005B3BBA" w:rsidRDefault="005B3BBA" w:rsidP="005B3BBA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F4A72DA" w14:textId="77777777" w:rsidR="005B3BBA" w:rsidRDefault="005B3BBA" w:rsidP="005B3BBA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62511BB" w14:textId="77777777" w:rsidR="005B3BBA" w:rsidRDefault="005B3BBA" w:rsidP="005B3BBA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725E237" w14:textId="77777777" w:rsidR="005B3BBA" w:rsidRDefault="005B3BBA" w:rsidP="005B3B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64230E" w14:textId="77777777" w:rsidR="005B3BBA" w:rsidRDefault="005B3BBA" w:rsidP="005B3B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A1D070" w14:textId="77777777" w:rsidR="005B3BBA" w:rsidRDefault="005B3BBA" w:rsidP="005B3B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71DDE7E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3D240" w14:textId="77777777" w:rsidR="005B3BBA" w:rsidRDefault="005B3BBA" w:rsidP="009139A6">
      <w:r>
        <w:separator/>
      </w:r>
    </w:p>
  </w:endnote>
  <w:endnote w:type="continuationSeparator" w:id="0">
    <w:p w14:paraId="06BC5109" w14:textId="77777777" w:rsidR="005B3BBA" w:rsidRDefault="005B3B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532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CC01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DE3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6FD08" w14:textId="77777777" w:rsidR="005B3BBA" w:rsidRDefault="005B3BBA" w:rsidP="009139A6">
      <w:r>
        <w:separator/>
      </w:r>
    </w:p>
  </w:footnote>
  <w:footnote w:type="continuationSeparator" w:id="0">
    <w:p w14:paraId="486ABDD0" w14:textId="77777777" w:rsidR="005B3BBA" w:rsidRDefault="005B3B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02C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476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948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BBA"/>
    <w:rsid w:val="000666E0"/>
    <w:rsid w:val="002510B7"/>
    <w:rsid w:val="005B3BB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A50F7"/>
  <w15:chartTrackingRefBased/>
  <w15:docId w15:val="{986DF9FF-4ED7-4474-96B5-73DFE967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2022-08-31T20:41:00Z</dcterms:created>
  <dcterms:modified xsi:type="dcterms:W3CDTF">2022-08-31T20:42:00Z</dcterms:modified>
</cp:coreProperties>
</file>